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AC31F" w14:textId="77777777" w:rsidR="0032131A" w:rsidRDefault="0032131A" w:rsidP="0032131A">
      <w:pPr>
        <w:pStyle w:val="NoSpacing"/>
      </w:pPr>
      <w:r>
        <w:rPr>
          <w:u w:val="single"/>
        </w:rPr>
        <w:t>John ASTON (AFTON)</w:t>
      </w:r>
      <w:r>
        <w:t xml:space="preserve">       (fl.1480)</w:t>
      </w:r>
    </w:p>
    <w:p w14:paraId="755C7D23" w14:textId="77777777" w:rsidR="0032131A" w:rsidRDefault="0032131A" w:rsidP="0032131A">
      <w:pPr>
        <w:pStyle w:val="NoSpacing"/>
      </w:pPr>
      <w:r>
        <w:t>of London. Saddler.</w:t>
      </w:r>
    </w:p>
    <w:p w14:paraId="783991BC" w14:textId="77777777" w:rsidR="0032131A" w:rsidRDefault="0032131A" w:rsidP="0032131A">
      <w:pPr>
        <w:pStyle w:val="NoSpacing"/>
      </w:pPr>
    </w:p>
    <w:p w14:paraId="5398DA66" w14:textId="20EE6C49" w:rsidR="0032131A" w:rsidRDefault="0032131A" w:rsidP="0032131A">
      <w:pPr>
        <w:pStyle w:val="NoSpacing"/>
      </w:pPr>
    </w:p>
    <w:p w14:paraId="10AB744E" w14:textId="77777777" w:rsidR="00D46ACC" w:rsidRDefault="00D46ACC" w:rsidP="00D46ACC">
      <w:pPr>
        <w:pStyle w:val="NoSpacing"/>
      </w:pPr>
      <w:r>
        <w:tab/>
        <w:t>1464</w:t>
      </w:r>
      <w:r>
        <w:tab/>
        <w:t>He lent £3 to William Joce, a mercer  from Bristol(q.v.).</w:t>
      </w:r>
    </w:p>
    <w:p w14:paraId="1C997FB9" w14:textId="77777777" w:rsidR="00D46ACC" w:rsidRDefault="00D46ACC" w:rsidP="00D46ACC">
      <w:pPr>
        <w:pStyle w:val="NoSpacing"/>
      </w:pPr>
      <w:r>
        <w:tab/>
      </w:r>
      <w:r>
        <w:tab/>
        <w:t xml:space="preserve">(“Late Medieval Bristol, Time Space and Power” by Peter Fleming published  </w:t>
      </w:r>
    </w:p>
    <w:p w14:paraId="3C6C4495" w14:textId="47C59634" w:rsidR="00D46ACC" w:rsidRDefault="00D46ACC" w:rsidP="00D46ACC">
      <w:pPr>
        <w:pStyle w:val="NoSpacing"/>
        <w:ind w:left="720" w:firstLine="720"/>
      </w:pPr>
      <w:r>
        <w:t>in 2024 by the Yorkist History Trust p.160)</w:t>
      </w:r>
    </w:p>
    <w:p w14:paraId="6D81E1EC" w14:textId="77777777" w:rsidR="009D15FF" w:rsidRDefault="009D15FF" w:rsidP="009D15FF">
      <w:pPr>
        <w:pStyle w:val="NoSpacing"/>
      </w:pPr>
      <w:r>
        <w:t>20 Oct.1466</w:t>
      </w:r>
      <w:r>
        <w:tab/>
        <w:t>Richard Emmesley, saddler(q.v.), gifted his goods and chattels to him, Nicholas</w:t>
      </w:r>
    </w:p>
    <w:p w14:paraId="2AC50C41" w14:textId="77777777" w:rsidR="009D15FF" w:rsidRDefault="009D15FF" w:rsidP="009D15FF">
      <w:pPr>
        <w:pStyle w:val="NoSpacing"/>
      </w:pPr>
      <w:r>
        <w:tab/>
      </w:r>
      <w:r>
        <w:tab/>
        <w:t>Ludlowe, clerk(q.v.), and Robert Kymber, cutler(q.v.), all of London.</w:t>
      </w:r>
    </w:p>
    <w:p w14:paraId="6473D448" w14:textId="77777777" w:rsidR="009D15FF" w:rsidRPr="00E903AC" w:rsidRDefault="009D15FF" w:rsidP="009D15FF">
      <w:pPr>
        <w:pStyle w:val="NoSpacing"/>
        <w:ind w:left="720" w:firstLine="720"/>
      </w:pPr>
      <w:r w:rsidRPr="00E903AC">
        <w:t>(“Calendar of Plea and Memoranda Rolls 1458-1482”, ed. Philip E. Jones,</w:t>
      </w:r>
    </w:p>
    <w:p w14:paraId="75BCF7F8" w14:textId="4AA3B09D" w:rsidR="009D15FF" w:rsidRDefault="009D15FF" w:rsidP="009D15FF">
      <w:pPr>
        <w:pStyle w:val="NoSpacing"/>
        <w:ind w:left="720" w:firstLine="720"/>
      </w:pPr>
      <w:r w:rsidRPr="00E903AC">
        <w:t>Pub. Cambridge University Press, 1961, p.</w:t>
      </w:r>
      <w:r>
        <w:t>161)</w:t>
      </w:r>
    </w:p>
    <w:p w14:paraId="29FF53B2" w14:textId="77777777" w:rsidR="0032131A" w:rsidRDefault="0032131A" w:rsidP="0032131A">
      <w:pPr>
        <w:pStyle w:val="NoSpacing"/>
      </w:pPr>
      <w:r>
        <w:tab/>
        <w:t>1480</w:t>
      </w:r>
      <w:r>
        <w:tab/>
        <w:t>He made a plaint against Roger Bymaster, Abbot of Cerne Abbas(q.v.).</w:t>
      </w:r>
    </w:p>
    <w:p w14:paraId="433AA8EF" w14:textId="77777777" w:rsidR="0032131A" w:rsidRDefault="0032131A" w:rsidP="0032131A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3C6FA76D" w14:textId="77777777" w:rsidR="0032131A" w:rsidRDefault="0032131A" w:rsidP="0032131A">
      <w:pPr>
        <w:pStyle w:val="NoSpacing"/>
      </w:pPr>
    </w:p>
    <w:p w14:paraId="42034AC0" w14:textId="6037488E" w:rsidR="0032131A" w:rsidRDefault="0032131A" w:rsidP="0032131A">
      <w:pPr>
        <w:pStyle w:val="NoSpacing"/>
      </w:pPr>
    </w:p>
    <w:p w14:paraId="7B8095D8" w14:textId="35781354" w:rsidR="009D15FF" w:rsidRDefault="009D15FF" w:rsidP="0032131A">
      <w:pPr>
        <w:pStyle w:val="NoSpacing"/>
      </w:pPr>
      <w:r>
        <w:t>21 February 2023</w:t>
      </w:r>
    </w:p>
    <w:p w14:paraId="1C855A6D" w14:textId="38E9DAFD" w:rsidR="00D46ACC" w:rsidRDefault="00D46ACC" w:rsidP="0032131A">
      <w:pPr>
        <w:pStyle w:val="NoSpacing"/>
      </w:pPr>
      <w:r>
        <w:t>14 February 2026</w:t>
      </w:r>
    </w:p>
    <w:p w14:paraId="12E3B63C" w14:textId="77777777" w:rsidR="00790F12" w:rsidRPr="00E71FC3" w:rsidRDefault="00790F12" w:rsidP="00E71FC3">
      <w:pPr>
        <w:pStyle w:val="NoSpacing"/>
      </w:pPr>
    </w:p>
    <w:sectPr w:rsidR="006B2F86" w:rsidRPr="00E71FC3" w:rsidSect="009D15FF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E3963" w14:textId="77777777" w:rsidR="00790F12" w:rsidRDefault="00790F12" w:rsidP="00E71FC3">
      <w:pPr>
        <w:spacing w:after="0" w:line="240" w:lineRule="auto"/>
      </w:pPr>
      <w:r>
        <w:separator/>
      </w:r>
    </w:p>
  </w:endnote>
  <w:endnote w:type="continuationSeparator" w:id="0">
    <w:p w14:paraId="1DB513F9" w14:textId="77777777" w:rsidR="00790F12" w:rsidRDefault="00790F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4FA7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B6DD3" w14:textId="77777777" w:rsidR="00790F12" w:rsidRDefault="00790F12" w:rsidP="00E71FC3">
      <w:pPr>
        <w:spacing w:after="0" w:line="240" w:lineRule="auto"/>
      </w:pPr>
      <w:r>
        <w:separator/>
      </w:r>
    </w:p>
  </w:footnote>
  <w:footnote w:type="continuationSeparator" w:id="0">
    <w:p w14:paraId="09882802" w14:textId="77777777" w:rsidR="00790F12" w:rsidRDefault="00790F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31A"/>
    <w:rsid w:val="001A7C09"/>
    <w:rsid w:val="0032131A"/>
    <w:rsid w:val="00577BD5"/>
    <w:rsid w:val="00656CBA"/>
    <w:rsid w:val="006A1F77"/>
    <w:rsid w:val="00733BE7"/>
    <w:rsid w:val="00790F12"/>
    <w:rsid w:val="008877F4"/>
    <w:rsid w:val="009D15FF"/>
    <w:rsid w:val="00AB52E8"/>
    <w:rsid w:val="00B16D3F"/>
    <w:rsid w:val="00BB41AC"/>
    <w:rsid w:val="00D46AC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BFD06"/>
  <w15:chartTrackingRefBased/>
  <w15:docId w15:val="{FC81223E-4F9A-4BF3-A765-B721AEBD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213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93</Words>
  <Characters>649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2019-08-14T19:49:00Z</dcterms:created>
  <dcterms:modified xsi:type="dcterms:W3CDTF">2026-02-14T14:24:00Z</dcterms:modified>
</cp:coreProperties>
</file>